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34D" w:rsidRPr="00E1022B" w:rsidRDefault="0042234D" w:rsidP="00C21C13">
      <w:pPr>
        <w:spacing w:after="240"/>
        <w:rPr>
          <w:b/>
          <w:sz w:val="26"/>
          <w:szCs w:val="26"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134.25pt;width:173.25pt;height:174pt;z-index:251658752;visibility:visible;mso-position-horizontal:lef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" stroked="f" strokeweight="1pt">
            <v:textbox>
              <w:txbxContent>
                <w:p w:rsidR="0042234D" w:rsidRPr="00E1022B" w:rsidRDefault="0042234D" w:rsidP="00C21C13">
                  <w:pPr>
                    <w:rPr>
                      <w:sz w:val="26"/>
                      <w:szCs w:val="26"/>
                    </w:rPr>
                  </w:pPr>
                  <w:r>
                    <w:t xml:space="preserve">        </w:t>
                  </w:r>
                  <w:r w:rsidRPr="00E1022B">
                    <w:rPr>
                      <w:sz w:val="26"/>
                      <w:szCs w:val="26"/>
                    </w:rPr>
                    <w:t xml:space="preserve">С наступлением темноты прелестные зверьки оживляются, начинают приводить в порядок свою шубу и приступают к трапезе. Их пища – молодые побеги эвкалиптов. В сутки медведям надо съесть не </w:t>
                  </w:r>
                </w:p>
              </w:txbxContent>
            </v:textbox>
            <w10:wrap anchorx="margin"/>
          </v:shape>
        </w:pict>
      </w:r>
      <w:r w:rsidRPr="00E1022B">
        <w:rPr>
          <w:b/>
          <w:sz w:val="26"/>
          <w:szCs w:val="26"/>
        </w:rPr>
        <w:t>Фамилия, имя ____________________________________</w:t>
      </w:r>
      <w:r w:rsidRPr="00E1022B">
        <w:rPr>
          <w:b/>
          <w:sz w:val="26"/>
          <w:szCs w:val="26"/>
        </w:rPr>
        <w:br/>
        <w:t>школа __________________, класс ___________________</w:t>
      </w:r>
      <w:r w:rsidRPr="00E1022B">
        <w:rPr>
          <w:b/>
          <w:sz w:val="26"/>
          <w:szCs w:val="26"/>
        </w:rPr>
        <w:br/>
        <w:t xml:space="preserve">                                          ВАРИАНТ № 2</w:t>
      </w:r>
      <w:r w:rsidRPr="00E1022B">
        <w:rPr>
          <w:b/>
          <w:sz w:val="26"/>
          <w:szCs w:val="26"/>
        </w:rPr>
        <w:br/>
        <w:t>Прочитайте текст.</w:t>
      </w:r>
      <w:r w:rsidRPr="00E1022B">
        <w:rPr>
          <w:b/>
          <w:sz w:val="26"/>
          <w:szCs w:val="26"/>
        </w:rPr>
        <w:br/>
        <w:t xml:space="preserve">         </w:t>
      </w:r>
      <w:r w:rsidRPr="00E1022B">
        <w:rPr>
          <w:sz w:val="26"/>
          <w:szCs w:val="26"/>
        </w:rPr>
        <w:t>Коала – сумчатый медведь. Эти медведи самые очаровательные представители животного мира Австралии. Коала похожи на больших плюшевых мишек.</w:t>
      </w:r>
      <w:r>
        <w:rPr>
          <w:sz w:val="28"/>
          <w:szCs w:val="28"/>
        </w:rPr>
        <w:t xml:space="preserve"> </w:t>
      </w:r>
      <w:r w:rsidRPr="00E1022B">
        <w:rPr>
          <w:sz w:val="26"/>
          <w:szCs w:val="26"/>
        </w:rPr>
        <w:t>Медведи сидят на дереве без движения весь день.</w:t>
      </w:r>
    </w:p>
    <w:p w:rsidR="0042234D" w:rsidRDefault="0042234D" w:rsidP="00C21C13">
      <w:pPr>
        <w:rPr>
          <w:sz w:val="28"/>
          <w:szCs w:val="28"/>
        </w:rPr>
      </w:pPr>
      <w:r>
        <w:rPr>
          <w:noProof/>
          <w:lang w:eastAsia="ru-RU"/>
        </w:rPr>
        <w:pict>
          <v:shape id="Надпись 11" o:spid="_x0000_s1027" type="#_x0000_t202" style="position:absolute;margin-left:404.55pt;margin-top:96.7pt;width:301.5pt;height:71.25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" stroked="f" strokeweight=".5pt">
            <v:textbox>
              <w:txbxContent>
                <w:p w:rsidR="0042234D" w:rsidRPr="00FE09E6" w:rsidRDefault="0042234D" w:rsidP="00C21C13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листовой</w:t>
                  </w:r>
                  <w:r>
                    <w:rPr>
                      <w:sz w:val="26"/>
                      <w:szCs w:val="26"/>
                    </w:rPr>
                    <w:br/>
                    <w:t>листья</w:t>
                  </w:r>
                  <w:r>
                    <w:rPr>
                      <w:sz w:val="26"/>
                      <w:szCs w:val="26"/>
                    </w:rPr>
                    <w:br/>
                    <w:t>листок</w:t>
                  </w:r>
                  <w:r>
                    <w:rPr>
                      <w:sz w:val="26"/>
                      <w:szCs w:val="26"/>
                    </w:rPr>
                    <w:br/>
                  </w:r>
                  <w:r w:rsidRPr="00FE09E6">
                    <w:rPr>
                      <w:sz w:val="26"/>
                      <w:szCs w:val="26"/>
                    </w:rPr>
                    <w:t>листы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8" type="#_x0000_t202" style="position:absolute;margin-left:152.3pt;margin-top:124.15pt;width:185.25pt;height:29.2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" stroked="f" strokeweight=".5pt">
            <v:textbox>
              <w:txbxContent>
                <w:p w:rsidR="0042234D" w:rsidRPr="00E1022B" w:rsidRDefault="0042234D" w:rsidP="00C21C13">
                  <w:pPr>
                    <w:rPr>
                      <w:sz w:val="26"/>
                      <w:szCs w:val="26"/>
                    </w:rPr>
                  </w:pPr>
                  <w:r w:rsidRPr="00E1022B">
                    <w:rPr>
                      <w:sz w:val="26"/>
                      <w:szCs w:val="26"/>
                    </w:rPr>
                    <w:t>меньше одного килограмма</w:t>
                  </w:r>
                </w:p>
              </w:txbxContent>
            </v:textbox>
          </v:shape>
        </w:pict>
      </w:r>
      <w:r>
        <w:rPr>
          <w:sz w:val="28"/>
          <w:szCs w:val="28"/>
        </w:rPr>
        <w:t xml:space="preserve">                                                        </w:t>
      </w:r>
      <w:r w:rsidRPr="009A629B">
        <w:rPr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5.25pt;height:132.75pt">
            <v:imagedata r:id="rId4" o:title=""/>
          </v:shape>
        </w:pict>
      </w:r>
    </w:p>
    <w:p w:rsidR="0042234D" w:rsidRDefault="0042234D" w:rsidP="00C21C13">
      <w:pPr>
        <w:rPr>
          <w:sz w:val="28"/>
          <w:szCs w:val="28"/>
        </w:rPr>
      </w:pPr>
      <w:r>
        <w:rPr>
          <w:noProof/>
          <w:lang w:eastAsia="ru-RU"/>
        </w:rPr>
        <w:pict>
          <v:shape id="_x0000_s1029" type="#_x0000_t202" style="position:absolute;margin-left:0;margin-top:.85pt;width:369.75pt;height:108.75pt;z-index:251660800;visibility:visible;mso-position-horizontal:lef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" stroked="f" strokeweight=".5pt">
            <v:textbox>
              <w:txbxContent>
                <w:p w:rsidR="0042234D" w:rsidRPr="00E1022B" w:rsidRDefault="0042234D" w:rsidP="00C21C13">
                  <w:pPr>
                    <w:rPr>
                      <w:sz w:val="26"/>
                      <w:szCs w:val="26"/>
                    </w:rPr>
                  </w:pPr>
                  <w:r w:rsidRPr="00E1022B">
                    <w:rPr>
                      <w:sz w:val="26"/>
                      <w:szCs w:val="26"/>
                    </w:rPr>
                    <w:t>листьев. Зверёк не пьёт воду, он получает её из зелёных листьев.</w:t>
                  </w:r>
                  <w:r w:rsidRPr="00E1022B">
                    <w:rPr>
                      <w:sz w:val="26"/>
                      <w:szCs w:val="26"/>
                    </w:rPr>
                    <w:br/>
                    <w:t xml:space="preserve">      Коала легко приручаются. Только содержать их даже в Австралии трудно. Ведь не у каждого на участке есть эвкалипты. Вот почему коала так редко попадают в зоопарки других стран.</w:t>
                  </w:r>
                </w:p>
              </w:txbxContent>
            </v:textbox>
            <w10:wrap anchorx="margin"/>
          </v:shape>
        </w:pict>
      </w:r>
    </w:p>
    <w:p w:rsidR="0042234D" w:rsidRDefault="0042234D" w:rsidP="00C21C13">
      <w:pPr>
        <w:rPr>
          <w:sz w:val="28"/>
          <w:szCs w:val="28"/>
        </w:rPr>
      </w:pPr>
    </w:p>
    <w:p w:rsidR="0042234D" w:rsidRDefault="0042234D" w:rsidP="00C21C13">
      <w:pPr>
        <w:rPr>
          <w:sz w:val="28"/>
          <w:szCs w:val="28"/>
        </w:rPr>
      </w:pPr>
    </w:p>
    <w:p w:rsidR="0042234D" w:rsidRDefault="0042234D" w:rsidP="00C21C13">
      <w:pPr>
        <w:rPr>
          <w:sz w:val="28"/>
          <w:szCs w:val="28"/>
        </w:rPr>
      </w:pPr>
    </w:p>
    <w:p w:rsidR="0042234D" w:rsidRPr="00E1022B" w:rsidRDefault="0042234D" w:rsidP="00C21C13">
      <w:pPr>
        <w:rPr>
          <w:b/>
          <w:sz w:val="28"/>
          <w:szCs w:val="28"/>
        </w:rPr>
      </w:pPr>
      <w:r>
        <w:rPr>
          <w:noProof/>
          <w:lang w:eastAsia="ru-RU"/>
        </w:rPr>
        <w:pict>
          <v:shape id="Надпись 1" o:spid="_x0000_s1030" type="#_x0000_t202" style="position:absolute;margin-left:0;margin-top:60.3pt;width:21.75pt;height:15.75pt;z-index:251665920;visibility:visible;mso-position-horizontal:lef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" strokeweight=".5pt">
            <v:textbox>
              <w:txbxContent>
                <w:p w:rsidR="0042234D" w:rsidRDefault="0042234D" w:rsidP="00C21C13"/>
              </w:txbxContent>
            </v:textbox>
            <w10:wrap anchorx="margin"/>
          </v:shape>
        </w:pict>
      </w:r>
      <w:r>
        <w:rPr>
          <w:noProof/>
          <w:lang w:eastAsia="ru-RU"/>
        </w:rPr>
        <w:pict>
          <v:shape id="_x0000_s1031" type="#_x0000_t202" style="position:absolute;margin-left:25.05pt;margin-top:25.8pt;width:233.25pt;height:67.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" stroked="f" strokeweight=".5pt">
            <v:textbox>
              <w:txbxContent>
                <w:p w:rsidR="0042234D" w:rsidRPr="008C34E0" w:rsidRDefault="0042234D" w:rsidP="00C21C13">
                  <w:pPr>
                    <w:rPr>
                      <w:sz w:val="26"/>
                      <w:szCs w:val="26"/>
                    </w:rPr>
                  </w:pPr>
                  <w:r w:rsidRPr="008C34E0">
                    <w:rPr>
                      <w:sz w:val="26"/>
                      <w:szCs w:val="26"/>
                    </w:rPr>
                    <w:t>Пища – молоды побеги эвкалиптов.</w:t>
                  </w:r>
                  <w:r w:rsidRPr="008C34E0">
                    <w:rPr>
                      <w:sz w:val="26"/>
                      <w:szCs w:val="26"/>
                    </w:rPr>
                    <w:br/>
                    <w:t>Коала – животное Австралии.</w:t>
                  </w:r>
                  <w:r w:rsidRPr="008C34E0">
                    <w:rPr>
                      <w:sz w:val="26"/>
                      <w:szCs w:val="26"/>
                    </w:rPr>
                    <w:br/>
                    <w:t>Коала легко приручается.</w:t>
                  </w:r>
                </w:p>
              </w:txbxContent>
            </v:textbox>
          </v:shape>
        </w:pict>
      </w:r>
      <w:r>
        <w:rPr>
          <w:b/>
          <w:sz w:val="28"/>
          <w:szCs w:val="28"/>
        </w:rPr>
        <w:t xml:space="preserve">  </w:t>
      </w:r>
      <w:r w:rsidRPr="00E1022B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 xml:space="preserve"> </w:t>
      </w:r>
      <w:r w:rsidRPr="00E1022B">
        <w:rPr>
          <w:b/>
          <w:sz w:val="28"/>
          <w:szCs w:val="28"/>
        </w:rPr>
        <w:t>Укажи порядок событий в тексте.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6"/>
      </w:tblGrid>
      <w:tr w:rsidR="0042234D" w:rsidRPr="00805E0D" w:rsidTr="00180E62">
        <w:trPr>
          <w:trHeight w:val="299"/>
        </w:trPr>
        <w:tc>
          <w:tcPr>
            <w:tcW w:w="466" w:type="dxa"/>
          </w:tcPr>
          <w:p w:rsidR="0042234D" w:rsidRPr="00805E0D" w:rsidRDefault="0042234D" w:rsidP="00180E62">
            <w:pPr>
              <w:spacing w:after="0" w:line="240" w:lineRule="auto"/>
            </w:pPr>
          </w:p>
        </w:tc>
      </w:tr>
      <w:tr w:rsidR="0042234D" w:rsidRPr="00805E0D" w:rsidTr="00180E62">
        <w:trPr>
          <w:trHeight w:val="332"/>
        </w:trPr>
        <w:tc>
          <w:tcPr>
            <w:tcW w:w="466" w:type="dxa"/>
          </w:tcPr>
          <w:p w:rsidR="0042234D" w:rsidRPr="00805E0D" w:rsidRDefault="0042234D" w:rsidP="00180E62">
            <w:pPr>
              <w:spacing w:after="0" w:line="240" w:lineRule="auto"/>
            </w:pPr>
          </w:p>
        </w:tc>
      </w:tr>
    </w:tbl>
    <w:p w:rsidR="0042234D" w:rsidRDefault="0042234D" w:rsidP="00C21C13">
      <w:pPr>
        <w:rPr>
          <w:b/>
          <w:sz w:val="26"/>
          <w:szCs w:val="26"/>
        </w:rPr>
      </w:pPr>
      <w:r>
        <w:rPr>
          <w:noProof/>
          <w:lang w:eastAsia="ru-RU"/>
        </w:rPr>
        <w:pict>
          <v:shape id="_x0000_s1032" type="#_x0000_t202" style="position:absolute;margin-left:23.35pt;margin-top:25.2pt;width:319.5pt;height:56.25pt;z-index:2516628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" stroked="f" strokeweight=".5pt">
            <v:textbox>
              <w:txbxContent>
                <w:p w:rsidR="0042234D" w:rsidRPr="008C34E0" w:rsidRDefault="0042234D" w:rsidP="00C21C13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Коала приступает к трапезе ночью.</w:t>
                  </w:r>
                  <w:r>
                    <w:rPr>
                      <w:sz w:val="26"/>
                      <w:szCs w:val="26"/>
                    </w:rPr>
                    <w:br/>
                    <w:t>Коала приступает к трапезе с наступлением темноты.</w:t>
                  </w:r>
                  <w:r>
                    <w:rPr>
                      <w:sz w:val="26"/>
                      <w:szCs w:val="26"/>
                    </w:rPr>
                    <w:br/>
                    <w:t>Коала приступает к трапезе утром.</w:t>
                  </w:r>
                </w:p>
              </w:txbxContent>
            </v:textbox>
          </v:shape>
        </w:pict>
      </w:r>
      <w:r>
        <w:rPr>
          <w:b/>
          <w:sz w:val="26"/>
          <w:szCs w:val="26"/>
        </w:rPr>
        <w:t>2. В какое время суток коала приступает к трапезе?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4"/>
      </w:tblGrid>
      <w:tr w:rsidR="0042234D" w:rsidRPr="00805E0D" w:rsidTr="00180E62">
        <w:trPr>
          <w:trHeight w:val="373"/>
        </w:trPr>
        <w:tc>
          <w:tcPr>
            <w:tcW w:w="434" w:type="dxa"/>
          </w:tcPr>
          <w:p w:rsidR="0042234D" w:rsidRPr="00805E0D" w:rsidRDefault="0042234D" w:rsidP="00180E62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</w:tr>
      <w:tr w:rsidR="0042234D" w:rsidRPr="00805E0D" w:rsidTr="00180E62">
        <w:trPr>
          <w:trHeight w:val="373"/>
        </w:trPr>
        <w:tc>
          <w:tcPr>
            <w:tcW w:w="434" w:type="dxa"/>
          </w:tcPr>
          <w:p w:rsidR="0042234D" w:rsidRPr="00805E0D" w:rsidRDefault="0042234D" w:rsidP="00180E62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</w:tr>
      <w:tr w:rsidR="0042234D" w:rsidRPr="00805E0D" w:rsidTr="00180E62">
        <w:trPr>
          <w:trHeight w:val="354"/>
        </w:trPr>
        <w:tc>
          <w:tcPr>
            <w:tcW w:w="434" w:type="dxa"/>
          </w:tcPr>
          <w:p w:rsidR="0042234D" w:rsidRPr="00805E0D" w:rsidRDefault="0042234D" w:rsidP="00180E62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</w:tr>
    </w:tbl>
    <w:p w:rsidR="0042234D" w:rsidRPr="008C34E0" w:rsidRDefault="0042234D" w:rsidP="00C21C13">
      <w:pPr>
        <w:rPr>
          <w:b/>
          <w:sz w:val="26"/>
          <w:szCs w:val="26"/>
        </w:rPr>
      </w:pPr>
      <w:r>
        <w:rPr>
          <w:b/>
          <w:sz w:val="26"/>
          <w:szCs w:val="26"/>
        </w:rPr>
        <w:br/>
        <w:t>3. Сколько времени коалы могут сидеть на дереве? Выпишите это предложение из текста.</w:t>
      </w:r>
      <w:r>
        <w:rPr>
          <w:b/>
          <w:sz w:val="26"/>
          <w:szCs w:val="26"/>
        </w:rPr>
        <w:br/>
        <w:t>_______________________________________________________________________________________________________________________________________________________________</w:t>
      </w:r>
      <w:r>
        <w:rPr>
          <w:b/>
          <w:sz w:val="26"/>
          <w:szCs w:val="26"/>
        </w:rPr>
        <w:br/>
      </w:r>
      <w:r>
        <w:rPr>
          <w:b/>
          <w:sz w:val="26"/>
          <w:szCs w:val="26"/>
        </w:rPr>
        <w:br/>
        <w:t>4. Отметь, какое слово является проверочным для слова листок.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4"/>
      </w:tblGrid>
      <w:tr w:rsidR="0042234D" w:rsidRPr="00805E0D" w:rsidTr="00180E62">
        <w:trPr>
          <w:trHeight w:val="353"/>
        </w:trPr>
        <w:tc>
          <w:tcPr>
            <w:tcW w:w="434" w:type="dxa"/>
          </w:tcPr>
          <w:p w:rsidR="0042234D" w:rsidRPr="00805E0D" w:rsidRDefault="0042234D" w:rsidP="00180E62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</w:tr>
      <w:tr w:rsidR="0042234D" w:rsidRPr="00805E0D" w:rsidTr="00180E62">
        <w:trPr>
          <w:trHeight w:val="353"/>
        </w:trPr>
        <w:tc>
          <w:tcPr>
            <w:tcW w:w="434" w:type="dxa"/>
          </w:tcPr>
          <w:p w:rsidR="0042234D" w:rsidRPr="00805E0D" w:rsidRDefault="0042234D" w:rsidP="00180E62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</w:tr>
      <w:tr w:rsidR="0042234D" w:rsidRPr="00805E0D" w:rsidTr="00180E62">
        <w:trPr>
          <w:trHeight w:val="337"/>
        </w:trPr>
        <w:tc>
          <w:tcPr>
            <w:tcW w:w="434" w:type="dxa"/>
          </w:tcPr>
          <w:p w:rsidR="0042234D" w:rsidRPr="00805E0D" w:rsidRDefault="0042234D" w:rsidP="00180E62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</w:tr>
      <w:tr w:rsidR="0042234D" w:rsidRPr="00805E0D" w:rsidTr="00180E62">
        <w:trPr>
          <w:trHeight w:val="353"/>
        </w:trPr>
        <w:tc>
          <w:tcPr>
            <w:tcW w:w="434" w:type="dxa"/>
          </w:tcPr>
          <w:p w:rsidR="0042234D" w:rsidRPr="00805E0D" w:rsidRDefault="0042234D" w:rsidP="00180E62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</w:tr>
    </w:tbl>
    <w:p w:rsidR="0042234D" w:rsidRDefault="0042234D" w:rsidP="00C21C13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</w:p>
    <w:p w:rsidR="0042234D" w:rsidRDefault="0042234D" w:rsidP="00C21C13">
      <w:pPr>
        <w:rPr>
          <w:b/>
          <w:sz w:val="26"/>
          <w:szCs w:val="26"/>
        </w:rPr>
      </w:pPr>
      <w:r>
        <w:rPr>
          <w:noProof/>
          <w:lang w:eastAsia="ru-RU"/>
        </w:rPr>
        <w:pict>
          <v:shape id="Надпись 12" o:spid="_x0000_s1033" type="#_x0000_t202" style="position:absolute;margin-left:19.6pt;margin-top:24.75pt;width:283.5pt;height:57.75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" stroked="f" strokeweight=".5pt">
            <v:textbox>
              <w:txbxContent>
                <w:p w:rsidR="0042234D" w:rsidRPr="00FE09E6" w:rsidRDefault="0042234D" w:rsidP="00C21C13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дождь, дождик, дождаться.</w:t>
                  </w:r>
                  <w:r>
                    <w:rPr>
                      <w:sz w:val="26"/>
                      <w:szCs w:val="26"/>
                    </w:rPr>
                    <w:br/>
                    <w:t>поле, половинка, полевой.</w:t>
                  </w:r>
                  <w:r>
                    <w:rPr>
                      <w:sz w:val="26"/>
                      <w:szCs w:val="26"/>
                    </w:rPr>
                    <w:br/>
                    <w:t>лист, листочек, листовой.</w:t>
                  </w:r>
                </w:p>
              </w:txbxContent>
            </v:textbox>
          </v:shape>
        </w:pict>
      </w:r>
      <w:r>
        <w:rPr>
          <w:b/>
          <w:sz w:val="26"/>
          <w:szCs w:val="26"/>
        </w:rPr>
        <w:t>5. Укажи, в какой строке записана группа родственных слов.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87"/>
      </w:tblGrid>
      <w:tr w:rsidR="0042234D" w:rsidRPr="00805E0D" w:rsidTr="00180E62">
        <w:trPr>
          <w:trHeight w:val="364"/>
        </w:trPr>
        <w:tc>
          <w:tcPr>
            <w:tcW w:w="387" w:type="dxa"/>
          </w:tcPr>
          <w:p w:rsidR="0042234D" w:rsidRPr="00805E0D" w:rsidRDefault="0042234D" w:rsidP="00180E62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</w:tr>
      <w:tr w:rsidR="0042234D" w:rsidRPr="00805E0D" w:rsidTr="00180E62">
        <w:trPr>
          <w:trHeight w:val="364"/>
        </w:trPr>
        <w:tc>
          <w:tcPr>
            <w:tcW w:w="387" w:type="dxa"/>
          </w:tcPr>
          <w:p w:rsidR="0042234D" w:rsidRPr="00805E0D" w:rsidRDefault="0042234D" w:rsidP="00180E62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</w:tr>
      <w:tr w:rsidR="0042234D" w:rsidRPr="00805E0D" w:rsidTr="00180E62">
        <w:trPr>
          <w:trHeight w:val="345"/>
        </w:trPr>
        <w:tc>
          <w:tcPr>
            <w:tcW w:w="387" w:type="dxa"/>
          </w:tcPr>
          <w:p w:rsidR="0042234D" w:rsidRPr="00805E0D" w:rsidRDefault="0042234D" w:rsidP="00180E62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</w:tr>
    </w:tbl>
    <w:p w:rsidR="0042234D" w:rsidRPr="008C34E0" w:rsidRDefault="0042234D" w:rsidP="00C21C13">
      <w:pPr>
        <w:rPr>
          <w:b/>
          <w:sz w:val="26"/>
          <w:szCs w:val="26"/>
        </w:rPr>
      </w:pPr>
    </w:p>
    <w:p w:rsidR="0042234D" w:rsidRDefault="0042234D">
      <w:pPr>
        <w:rPr>
          <w:b/>
          <w:sz w:val="28"/>
          <w:szCs w:val="28"/>
        </w:rPr>
      </w:pPr>
    </w:p>
    <w:p w:rsidR="0042234D" w:rsidRDefault="0042234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 Сколько в словосочетании </w:t>
      </w:r>
      <w:r>
        <w:rPr>
          <w:b/>
          <w:i/>
          <w:sz w:val="28"/>
          <w:szCs w:val="28"/>
        </w:rPr>
        <w:t xml:space="preserve">сумчатый медведь </w:t>
      </w:r>
      <w:r>
        <w:rPr>
          <w:b/>
          <w:sz w:val="28"/>
          <w:szCs w:val="28"/>
        </w:rPr>
        <w:t>всего гласных и согласных звуков. Запишите в таблицу.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60"/>
        <w:gridCol w:w="3461"/>
      </w:tblGrid>
      <w:tr w:rsidR="0042234D" w:rsidRPr="00B80CE1" w:rsidTr="00B80CE1">
        <w:tc>
          <w:tcPr>
            <w:tcW w:w="3460" w:type="dxa"/>
            <w:shd w:val="clear" w:color="auto" w:fill="9CC2E5"/>
          </w:tcPr>
          <w:p w:rsidR="0042234D" w:rsidRPr="00B80CE1" w:rsidRDefault="0042234D" w:rsidP="00B80CE1">
            <w:pPr>
              <w:spacing w:after="0" w:line="240" w:lineRule="auto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3461" w:type="dxa"/>
            <w:shd w:val="clear" w:color="auto" w:fill="9CC2E5"/>
          </w:tcPr>
          <w:p w:rsidR="0042234D" w:rsidRPr="00B80CE1" w:rsidRDefault="0042234D" w:rsidP="00B80CE1">
            <w:pPr>
              <w:spacing w:after="0" w:line="240" w:lineRule="auto"/>
              <w:rPr>
                <w:b/>
                <w:color w:val="000000"/>
                <w:sz w:val="28"/>
                <w:szCs w:val="28"/>
              </w:rPr>
            </w:pPr>
            <w:r w:rsidRPr="00B80CE1">
              <w:rPr>
                <w:b/>
                <w:color w:val="000000"/>
                <w:sz w:val="28"/>
                <w:szCs w:val="28"/>
              </w:rPr>
              <w:t>Количество звуков</w:t>
            </w:r>
          </w:p>
        </w:tc>
      </w:tr>
      <w:tr w:rsidR="0042234D" w:rsidRPr="00B80CE1" w:rsidTr="00B80CE1">
        <w:tc>
          <w:tcPr>
            <w:tcW w:w="3460" w:type="dxa"/>
          </w:tcPr>
          <w:p w:rsidR="0042234D" w:rsidRPr="00B80CE1" w:rsidRDefault="0042234D" w:rsidP="00B80CE1">
            <w:pPr>
              <w:spacing w:after="0" w:line="240" w:lineRule="auto"/>
              <w:rPr>
                <w:sz w:val="28"/>
                <w:szCs w:val="28"/>
              </w:rPr>
            </w:pPr>
            <w:r w:rsidRPr="00B80CE1">
              <w:rPr>
                <w:sz w:val="28"/>
                <w:szCs w:val="28"/>
              </w:rPr>
              <w:t>Гласные</w:t>
            </w:r>
          </w:p>
        </w:tc>
        <w:tc>
          <w:tcPr>
            <w:tcW w:w="3461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42234D" w:rsidRPr="00B80CE1" w:rsidTr="00B80CE1">
        <w:tc>
          <w:tcPr>
            <w:tcW w:w="3460" w:type="dxa"/>
          </w:tcPr>
          <w:p w:rsidR="0042234D" w:rsidRPr="00B80CE1" w:rsidRDefault="0042234D" w:rsidP="00B80CE1">
            <w:pPr>
              <w:spacing w:after="0" w:line="240" w:lineRule="auto"/>
              <w:rPr>
                <w:sz w:val="28"/>
                <w:szCs w:val="28"/>
              </w:rPr>
            </w:pPr>
            <w:r w:rsidRPr="00B80CE1">
              <w:rPr>
                <w:sz w:val="28"/>
                <w:szCs w:val="28"/>
              </w:rPr>
              <w:t>Согласные</w:t>
            </w:r>
          </w:p>
        </w:tc>
        <w:tc>
          <w:tcPr>
            <w:tcW w:w="3461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</w:tbl>
    <w:p w:rsidR="0042234D" w:rsidRDefault="0042234D">
      <w:pPr>
        <w:rPr>
          <w:b/>
          <w:sz w:val="28"/>
          <w:szCs w:val="28"/>
        </w:rPr>
      </w:pPr>
      <w:r>
        <w:rPr>
          <w:b/>
          <w:sz w:val="28"/>
          <w:szCs w:val="28"/>
        </w:rPr>
        <w:t>7. Выбери и отметь неверное утверждение.</w:t>
      </w:r>
    </w:p>
    <w:tbl>
      <w:tblPr>
        <w:tblpPr w:leftFromText="180" w:rightFromText="180" w:vertAnchor="text" w:horzAnchor="page" w:tblpX="3481" w:tblpY="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0"/>
      </w:tblGrid>
      <w:tr w:rsidR="0042234D" w:rsidRPr="00B80CE1" w:rsidTr="00B80CE1">
        <w:trPr>
          <w:trHeight w:val="340"/>
        </w:trPr>
        <w:tc>
          <w:tcPr>
            <w:tcW w:w="420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42234D" w:rsidRPr="00B80CE1" w:rsidTr="00B80CE1">
        <w:trPr>
          <w:trHeight w:val="355"/>
        </w:trPr>
        <w:tc>
          <w:tcPr>
            <w:tcW w:w="420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42234D" w:rsidRPr="00B80CE1" w:rsidTr="00B80CE1">
        <w:trPr>
          <w:trHeight w:val="340"/>
        </w:trPr>
        <w:tc>
          <w:tcPr>
            <w:tcW w:w="420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42234D" w:rsidRPr="00B80CE1" w:rsidTr="00B80CE1">
        <w:trPr>
          <w:trHeight w:val="376"/>
        </w:trPr>
        <w:tc>
          <w:tcPr>
            <w:tcW w:w="420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</w:tbl>
    <w:p w:rsidR="0042234D" w:rsidRPr="006518AB" w:rsidRDefault="0042234D">
      <w:pPr>
        <w:rPr>
          <w:b/>
          <w:sz w:val="28"/>
          <w:szCs w:val="28"/>
        </w:rPr>
      </w:pPr>
      <w:r>
        <w:rPr>
          <w:noProof/>
          <w:lang w:eastAsia="ru-RU"/>
        </w:rPr>
        <w:pict>
          <v:shape id="Надпись 3" o:spid="_x0000_s1034" type="#_x0000_t202" style="position:absolute;margin-left:139.8pt;margin-top:.65pt;width:202.5pt;height:77.25pt;z-index:251650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" stroked="f" strokeweight=".5pt">
            <v:textbox>
              <w:txbxContent>
                <w:p w:rsidR="0042234D" w:rsidRPr="006518AB" w:rsidRDefault="0042234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Это квадрат</w:t>
                  </w:r>
                  <w:r>
                    <w:rPr>
                      <w:sz w:val="28"/>
                      <w:szCs w:val="28"/>
                    </w:rPr>
                    <w:br/>
                    <w:t>Это не квадрат</w:t>
                  </w:r>
                  <w:r>
                    <w:rPr>
                      <w:sz w:val="28"/>
                      <w:szCs w:val="28"/>
                    </w:rPr>
                    <w:br/>
                    <w:t>Это прямоугольник</w:t>
                  </w:r>
                  <w:r>
                    <w:rPr>
                      <w:sz w:val="28"/>
                      <w:szCs w:val="28"/>
                    </w:rPr>
                    <w:br/>
                    <w:t>Это не треугольник.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Прямоугольник 2" o:spid="_x0000_s1035" style="position:absolute;margin-left:0;margin-top:2.9pt;width:108.75pt;height:73.5pt;z-index:251649536;visibility:visible;mso-position-horizontal:left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" fillcolor="#5b9bd5" strokecolor="#1f4d78" strokeweight="1pt"/>
        </w:pict>
      </w:r>
      <w:r>
        <w:rPr>
          <w:b/>
          <w:sz w:val="28"/>
          <w:szCs w:val="28"/>
        </w:rPr>
        <w:t xml:space="preserve">                                    </w:t>
      </w:r>
    </w:p>
    <w:p w:rsidR="0042234D" w:rsidRDefault="0042234D">
      <w:pPr>
        <w:rPr>
          <w:b/>
          <w:sz w:val="28"/>
          <w:szCs w:val="28"/>
        </w:rPr>
      </w:pPr>
    </w:p>
    <w:p w:rsidR="0042234D" w:rsidRDefault="0042234D">
      <w:pPr>
        <w:rPr>
          <w:b/>
          <w:sz w:val="28"/>
          <w:szCs w:val="28"/>
        </w:rPr>
      </w:pPr>
    </w:p>
    <w:p w:rsidR="0042234D" w:rsidRDefault="0042234D">
      <w:pPr>
        <w:rPr>
          <w:b/>
          <w:sz w:val="28"/>
          <w:szCs w:val="28"/>
        </w:rPr>
      </w:pPr>
      <w:r>
        <w:rPr>
          <w:b/>
          <w:sz w:val="28"/>
          <w:szCs w:val="28"/>
        </w:rPr>
        <w:t>8. Катеру нужно перевести 45 человек. В первый район катер перевез 15 человек, во второй 10, а остальные за третий рейс. Сколько пассажиров перевез катер за третий рейс? Запиши решение и ответ.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79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70"/>
        <w:gridCol w:w="315"/>
        <w:gridCol w:w="255"/>
        <w:gridCol w:w="294"/>
        <w:gridCol w:w="283"/>
        <w:gridCol w:w="284"/>
        <w:gridCol w:w="309"/>
        <w:gridCol w:w="315"/>
        <w:gridCol w:w="348"/>
      </w:tblGrid>
      <w:tr w:rsidR="0042234D" w:rsidRPr="00B80CE1" w:rsidTr="00B80CE1">
        <w:tc>
          <w:tcPr>
            <w:tcW w:w="279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42234D" w:rsidRPr="00B80CE1" w:rsidRDefault="0042234D" w:rsidP="00B80CE1">
            <w:pPr>
              <w:spacing w:after="0" w:line="240" w:lineRule="auto"/>
              <w:ind w:left="252"/>
              <w:rPr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42234D" w:rsidRPr="00B80CE1" w:rsidRDefault="0042234D" w:rsidP="00B80CE1">
            <w:pPr>
              <w:spacing w:after="0" w:line="240" w:lineRule="auto"/>
              <w:ind w:left="252"/>
              <w:rPr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42234D" w:rsidRPr="00B80CE1" w:rsidRDefault="0042234D" w:rsidP="00B80CE1">
            <w:pPr>
              <w:spacing w:after="0" w:line="240" w:lineRule="auto"/>
              <w:ind w:left="252"/>
              <w:rPr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42234D" w:rsidRPr="00B80CE1" w:rsidRDefault="0042234D" w:rsidP="00B80CE1">
            <w:pPr>
              <w:spacing w:after="0" w:line="240" w:lineRule="auto"/>
              <w:ind w:left="252"/>
              <w:rPr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42234D" w:rsidRPr="00B80CE1" w:rsidRDefault="0042234D" w:rsidP="00B80CE1">
            <w:pPr>
              <w:spacing w:after="0" w:line="240" w:lineRule="auto"/>
              <w:ind w:left="252"/>
              <w:rPr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:rsidR="0042234D" w:rsidRPr="00B80CE1" w:rsidRDefault="0042234D" w:rsidP="00B80CE1">
            <w:pPr>
              <w:spacing w:after="0" w:line="240" w:lineRule="auto"/>
              <w:ind w:left="252"/>
              <w:rPr>
                <w:b/>
                <w:sz w:val="28"/>
                <w:szCs w:val="28"/>
              </w:rPr>
            </w:pPr>
          </w:p>
        </w:tc>
        <w:tc>
          <w:tcPr>
            <w:tcW w:w="315" w:type="dxa"/>
          </w:tcPr>
          <w:p w:rsidR="0042234D" w:rsidRPr="00B80CE1" w:rsidRDefault="0042234D" w:rsidP="00B80CE1">
            <w:pPr>
              <w:spacing w:after="0" w:line="240" w:lineRule="auto"/>
              <w:ind w:left="252"/>
              <w:rPr>
                <w:b/>
                <w:sz w:val="28"/>
                <w:szCs w:val="28"/>
              </w:rPr>
            </w:pPr>
          </w:p>
        </w:tc>
        <w:tc>
          <w:tcPr>
            <w:tcW w:w="255" w:type="dxa"/>
          </w:tcPr>
          <w:p w:rsidR="0042234D" w:rsidRPr="00B80CE1" w:rsidRDefault="0042234D" w:rsidP="00B80CE1">
            <w:pPr>
              <w:spacing w:after="0" w:line="240" w:lineRule="auto"/>
              <w:ind w:left="252"/>
              <w:rPr>
                <w:b/>
                <w:sz w:val="28"/>
                <w:szCs w:val="28"/>
              </w:rPr>
            </w:pPr>
          </w:p>
        </w:tc>
        <w:tc>
          <w:tcPr>
            <w:tcW w:w="294" w:type="dxa"/>
          </w:tcPr>
          <w:p w:rsidR="0042234D" w:rsidRPr="00B80CE1" w:rsidRDefault="0042234D" w:rsidP="00B80CE1">
            <w:pPr>
              <w:spacing w:after="0" w:line="240" w:lineRule="auto"/>
              <w:ind w:left="252"/>
              <w:rPr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42234D" w:rsidRPr="00B80CE1" w:rsidRDefault="0042234D" w:rsidP="00B80CE1">
            <w:pPr>
              <w:spacing w:after="0" w:line="240" w:lineRule="auto"/>
              <w:ind w:left="252"/>
              <w:rPr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42234D" w:rsidRPr="00B80CE1" w:rsidRDefault="0042234D" w:rsidP="00B80CE1">
            <w:pPr>
              <w:spacing w:after="0" w:line="240" w:lineRule="auto"/>
              <w:ind w:left="252"/>
              <w:rPr>
                <w:b/>
                <w:sz w:val="28"/>
                <w:szCs w:val="28"/>
              </w:rPr>
            </w:pPr>
          </w:p>
        </w:tc>
        <w:tc>
          <w:tcPr>
            <w:tcW w:w="309" w:type="dxa"/>
          </w:tcPr>
          <w:p w:rsidR="0042234D" w:rsidRPr="00B80CE1" w:rsidRDefault="0042234D" w:rsidP="00B80CE1">
            <w:pPr>
              <w:spacing w:after="0" w:line="240" w:lineRule="auto"/>
              <w:ind w:left="252"/>
              <w:rPr>
                <w:b/>
                <w:sz w:val="28"/>
                <w:szCs w:val="28"/>
              </w:rPr>
            </w:pPr>
          </w:p>
        </w:tc>
        <w:tc>
          <w:tcPr>
            <w:tcW w:w="315" w:type="dxa"/>
          </w:tcPr>
          <w:p w:rsidR="0042234D" w:rsidRPr="00B80CE1" w:rsidRDefault="0042234D" w:rsidP="00B80CE1">
            <w:pPr>
              <w:spacing w:after="0" w:line="240" w:lineRule="auto"/>
              <w:ind w:left="252"/>
              <w:rPr>
                <w:b/>
                <w:sz w:val="28"/>
                <w:szCs w:val="28"/>
              </w:rPr>
            </w:pPr>
          </w:p>
        </w:tc>
        <w:tc>
          <w:tcPr>
            <w:tcW w:w="348" w:type="dxa"/>
          </w:tcPr>
          <w:p w:rsidR="0042234D" w:rsidRPr="00B80CE1" w:rsidRDefault="0042234D" w:rsidP="00B80CE1">
            <w:pPr>
              <w:spacing w:after="0" w:line="240" w:lineRule="auto"/>
              <w:ind w:left="252"/>
              <w:rPr>
                <w:b/>
                <w:sz w:val="28"/>
                <w:szCs w:val="28"/>
              </w:rPr>
            </w:pPr>
          </w:p>
        </w:tc>
      </w:tr>
      <w:tr w:rsidR="0042234D" w:rsidRPr="00B80CE1" w:rsidTr="00B80CE1">
        <w:tc>
          <w:tcPr>
            <w:tcW w:w="279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15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55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94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09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15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48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42234D" w:rsidRPr="00B80CE1" w:rsidTr="00B80CE1">
        <w:tc>
          <w:tcPr>
            <w:tcW w:w="279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15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55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94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09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15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48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42234D" w:rsidRPr="00B80CE1" w:rsidTr="00B80CE1">
        <w:tc>
          <w:tcPr>
            <w:tcW w:w="279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15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55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94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09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15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48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42234D" w:rsidRPr="00B80CE1" w:rsidTr="00B80CE1">
        <w:tc>
          <w:tcPr>
            <w:tcW w:w="279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15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55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94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09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15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48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42234D" w:rsidRPr="00B80CE1" w:rsidTr="00B80CE1">
        <w:tc>
          <w:tcPr>
            <w:tcW w:w="279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42234D" w:rsidRPr="00B80CE1" w:rsidRDefault="0042234D" w:rsidP="00B80CE1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15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55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94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09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15" w:type="dxa"/>
          </w:tcPr>
          <w:p w:rsidR="0042234D" w:rsidRPr="00B80CE1" w:rsidRDefault="0042234D" w:rsidP="00B80CE1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48" w:type="dxa"/>
          </w:tcPr>
          <w:p w:rsidR="0042234D" w:rsidRPr="00B80CE1" w:rsidRDefault="0042234D" w:rsidP="00B80CE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</w:tbl>
    <w:p w:rsidR="0042234D" w:rsidRDefault="0042234D">
      <w:pPr>
        <w:rPr>
          <w:b/>
          <w:sz w:val="28"/>
          <w:szCs w:val="28"/>
        </w:rPr>
      </w:pPr>
      <w:r>
        <w:rPr>
          <w:noProof/>
          <w:lang w:eastAsia="ru-RU"/>
        </w:rPr>
        <w:pict>
          <v:shape id="Надпись 7" o:spid="_x0000_s1036" type="#_x0000_t202" style="position:absolute;margin-left:198.3pt;margin-top:42.95pt;width:139.5pt;height:24pt;z-index:251654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" stroked="f" strokeweight=".5pt">
            <v:textbox>
              <w:txbxContent>
                <w:p w:rsidR="0042234D" w:rsidRPr="00935112" w:rsidRDefault="0042234D">
                  <w:pPr>
                    <w:rPr>
                      <w:sz w:val="28"/>
                      <w:szCs w:val="28"/>
                    </w:rPr>
                  </w:pPr>
                  <w:r w:rsidRPr="00935112">
                    <w:rPr>
                      <w:sz w:val="28"/>
                      <w:szCs w:val="28"/>
                    </w:rPr>
                    <w:t>неверно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Надпись 5" o:spid="_x0000_s1037" type="#_x0000_t202" style="position:absolute;margin-left:71.55pt;margin-top:41.45pt;width:131.25pt;height:24pt;z-index:251652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" stroked="f" strokeweight=".5pt">
            <v:textbox>
              <w:txbxContent>
                <w:p w:rsidR="0042234D" w:rsidRPr="00935112" w:rsidRDefault="0042234D">
                  <w:pPr>
                    <w:rPr>
                      <w:sz w:val="28"/>
                      <w:szCs w:val="28"/>
                    </w:rPr>
                  </w:pPr>
                  <w:r w:rsidRPr="00935112">
                    <w:rPr>
                      <w:sz w:val="28"/>
                      <w:szCs w:val="28"/>
                    </w:rPr>
                    <w:t>верно</w:t>
                  </w:r>
                </w:p>
              </w:txbxContent>
            </v:textbox>
          </v:shape>
        </w:pict>
      </w:r>
      <w:r>
        <w:rPr>
          <w:b/>
          <w:sz w:val="28"/>
          <w:szCs w:val="28"/>
        </w:rPr>
        <w:t>Верно ли, что за второй и третий рейс пассажиров было поровну?</w:t>
      </w:r>
    </w:p>
    <w:p w:rsidR="0042234D" w:rsidRDefault="0042234D">
      <w:pPr>
        <w:rPr>
          <w:b/>
          <w:sz w:val="28"/>
          <w:szCs w:val="28"/>
        </w:rPr>
      </w:pPr>
      <w:r>
        <w:rPr>
          <w:noProof/>
          <w:lang w:eastAsia="ru-RU"/>
        </w:rPr>
        <w:pict>
          <v:shape id="Надпись 6" o:spid="_x0000_s1038" type="#_x0000_t202" style="position:absolute;margin-left:176.55pt;margin-top:1.1pt;width:18pt;height:17.2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" strokeweight=".5pt">
            <v:textbox>
              <w:txbxContent>
                <w:p w:rsidR="0042234D" w:rsidRDefault="0042234D"/>
              </w:txbxContent>
            </v:textbox>
          </v:shape>
        </w:pict>
      </w:r>
      <w:r>
        <w:rPr>
          <w:noProof/>
          <w:lang w:eastAsia="ru-RU"/>
        </w:rPr>
        <w:pict>
          <v:shape id="Надпись 4" o:spid="_x0000_s1039" type="#_x0000_t202" style="position:absolute;margin-left:52.8pt;margin-top:1.1pt;width:15.75pt;height:17.25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" strokeweight=".5pt">
            <v:textbox>
              <w:txbxContent>
                <w:p w:rsidR="0042234D" w:rsidRDefault="0042234D"/>
              </w:txbxContent>
            </v:textbox>
          </v:shape>
        </w:pict>
      </w:r>
      <w:r>
        <w:rPr>
          <w:b/>
          <w:sz w:val="28"/>
          <w:szCs w:val="28"/>
        </w:rPr>
        <w:t xml:space="preserve">Ответ:   </w:t>
      </w:r>
    </w:p>
    <w:p w:rsidR="0042234D" w:rsidRDefault="0042234D">
      <w:pPr>
        <w:rPr>
          <w:b/>
          <w:sz w:val="28"/>
          <w:szCs w:val="28"/>
        </w:rPr>
      </w:pPr>
      <w:r>
        <w:rPr>
          <w:noProof/>
          <w:lang w:eastAsia="ru-RU"/>
        </w:rPr>
        <w:pict>
          <v:shape id="Надпись 10" o:spid="_x0000_s1040" type="#_x0000_t202" style="position:absolute;margin-left:321.3pt;margin-top:79.95pt;width:206.25pt;height:29.25pt;z-index:251657728;visibility:visibl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" strokeweight=".5pt">
            <v:textbox>
              <w:txbxContent>
                <w:p w:rsidR="0042234D" w:rsidRPr="00935112" w:rsidRDefault="0042234D">
                  <w:pPr>
                    <w:rPr>
                      <w:sz w:val="28"/>
                      <w:szCs w:val="28"/>
                    </w:rPr>
                  </w:pPr>
                  <w:r w:rsidRPr="00935112">
                    <w:rPr>
                      <w:sz w:val="28"/>
                      <w:szCs w:val="28"/>
                    </w:rPr>
                    <w:t>Мокрые листья на деревьях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ru-RU"/>
        </w:rPr>
        <w:pict>
          <v:shape id="Надпись 9" o:spid="_x0000_s1041" type="#_x0000_t202" style="position:absolute;margin-left:520.05pt;margin-top:53.7pt;width:206.25pt;height:26.25pt;z-index:25165670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" strokeweight=".5pt">
            <v:textbox>
              <w:txbxContent>
                <w:p w:rsidR="0042234D" w:rsidRPr="00935112" w:rsidRDefault="0042234D">
                  <w:pPr>
                    <w:rPr>
                      <w:sz w:val="28"/>
                      <w:szCs w:val="28"/>
                    </w:rPr>
                  </w:pPr>
                  <w:r w:rsidRPr="00935112">
                    <w:rPr>
                      <w:sz w:val="28"/>
                      <w:szCs w:val="28"/>
                    </w:rPr>
                    <w:t>На небе звёзды и луна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ru-RU"/>
        </w:rPr>
        <w:pict>
          <v:shape id="Надпись 8" o:spid="_x0000_s1042" type="#_x0000_t202" style="position:absolute;margin-left:321.3pt;margin-top:25.95pt;width:206.25pt;height:27.75pt;z-index:251655680;visibility:visibl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" strokeweight=".5pt">
            <v:textbox>
              <w:txbxContent>
                <w:p w:rsidR="0042234D" w:rsidRPr="00935112" w:rsidRDefault="0042234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Лёд на лужах</w:t>
                  </w:r>
                </w:p>
              </w:txbxContent>
            </v:textbox>
            <w10:wrap anchorx="margin"/>
          </v:shape>
        </w:pict>
      </w:r>
      <w:r>
        <w:rPr>
          <w:b/>
          <w:sz w:val="28"/>
          <w:szCs w:val="28"/>
        </w:rPr>
        <w:t>9. Соедини стрелками по смыслу.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27"/>
      </w:tblGrid>
      <w:tr w:rsidR="0042234D" w:rsidRPr="00B80CE1" w:rsidTr="00B80CE1">
        <w:trPr>
          <w:trHeight w:val="533"/>
        </w:trPr>
        <w:tc>
          <w:tcPr>
            <w:tcW w:w="1827" w:type="dxa"/>
          </w:tcPr>
          <w:p w:rsidR="0042234D" w:rsidRPr="00B80CE1" w:rsidRDefault="0042234D" w:rsidP="00B80CE1">
            <w:pPr>
              <w:spacing w:after="0" w:line="240" w:lineRule="auto"/>
              <w:rPr>
                <w:sz w:val="28"/>
                <w:szCs w:val="28"/>
              </w:rPr>
            </w:pPr>
            <w:r w:rsidRPr="00B80CE1">
              <w:rPr>
                <w:sz w:val="28"/>
                <w:szCs w:val="28"/>
              </w:rPr>
              <w:t>Дождь</w:t>
            </w:r>
          </w:p>
        </w:tc>
      </w:tr>
      <w:tr w:rsidR="0042234D" w:rsidRPr="00B80CE1" w:rsidTr="00B80CE1">
        <w:trPr>
          <w:trHeight w:val="558"/>
        </w:trPr>
        <w:tc>
          <w:tcPr>
            <w:tcW w:w="1827" w:type="dxa"/>
          </w:tcPr>
          <w:p w:rsidR="0042234D" w:rsidRPr="00B80CE1" w:rsidRDefault="0042234D" w:rsidP="00B80CE1">
            <w:pPr>
              <w:spacing w:after="0" w:line="240" w:lineRule="auto"/>
              <w:rPr>
                <w:sz w:val="28"/>
                <w:szCs w:val="28"/>
              </w:rPr>
            </w:pPr>
            <w:r w:rsidRPr="00B80CE1">
              <w:rPr>
                <w:sz w:val="28"/>
                <w:szCs w:val="28"/>
              </w:rPr>
              <w:t>Мороз</w:t>
            </w:r>
          </w:p>
        </w:tc>
      </w:tr>
      <w:tr w:rsidR="0042234D" w:rsidRPr="00B80CE1" w:rsidTr="00B80CE1">
        <w:trPr>
          <w:trHeight w:val="533"/>
        </w:trPr>
        <w:tc>
          <w:tcPr>
            <w:tcW w:w="1827" w:type="dxa"/>
          </w:tcPr>
          <w:p w:rsidR="0042234D" w:rsidRPr="00B80CE1" w:rsidRDefault="0042234D" w:rsidP="00B80CE1">
            <w:pPr>
              <w:spacing w:after="0" w:line="240" w:lineRule="auto"/>
              <w:rPr>
                <w:sz w:val="28"/>
                <w:szCs w:val="28"/>
              </w:rPr>
            </w:pPr>
            <w:r w:rsidRPr="00B80CE1">
              <w:rPr>
                <w:sz w:val="28"/>
                <w:szCs w:val="28"/>
              </w:rPr>
              <w:t>Ночь</w:t>
            </w:r>
          </w:p>
        </w:tc>
      </w:tr>
    </w:tbl>
    <w:p w:rsidR="0042234D" w:rsidRDefault="0042234D">
      <w:pPr>
        <w:rPr>
          <w:b/>
          <w:sz w:val="28"/>
          <w:szCs w:val="28"/>
        </w:rPr>
      </w:pPr>
    </w:p>
    <w:p w:rsidR="0042234D" w:rsidRDefault="0042234D">
      <w:pPr>
        <w:rPr>
          <w:b/>
          <w:sz w:val="28"/>
          <w:szCs w:val="28"/>
        </w:rPr>
      </w:pPr>
      <w:r>
        <w:rPr>
          <w:b/>
          <w:sz w:val="28"/>
          <w:szCs w:val="28"/>
        </w:rPr>
        <w:t>10. Запиши слово, которое продолжит последовательность.</w:t>
      </w:r>
    </w:p>
    <w:p w:rsidR="0042234D" w:rsidRPr="00935112" w:rsidRDefault="0042234D">
      <w:pPr>
        <w:rPr>
          <w:sz w:val="28"/>
          <w:szCs w:val="28"/>
        </w:rPr>
      </w:pPr>
      <w:r>
        <w:rPr>
          <w:sz w:val="28"/>
          <w:szCs w:val="28"/>
        </w:rPr>
        <w:t>Ночь. Утро. Полдень. _____________________.</w:t>
      </w:r>
      <w:bookmarkStart w:id="0" w:name="_GoBack"/>
      <w:bookmarkEnd w:id="0"/>
    </w:p>
    <w:sectPr w:rsidR="0042234D" w:rsidRPr="00935112" w:rsidSect="006518AB">
      <w:pgSz w:w="16838" w:h="11906" w:orient="landscape"/>
      <w:pgMar w:top="1701" w:right="1134" w:bottom="850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18AB"/>
    <w:rsid w:val="001754BE"/>
    <w:rsid w:val="00180E62"/>
    <w:rsid w:val="00245135"/>
    <w:rsid w:val="0042234D"/>
    <w:rsid w:val="006518AB"/>
    <w:rsid w:val="00805E0D"/>
    <w:rsid w:val="008C34E0"/>
    <w:rsid w:val="008D1D13"/>
    <w:rsid w:val="00935112"/>
    <w:rsid w:val="009A629B"/>
    <w:rsid w:val="00B43372"/>
    <w:rsid w:val="00B80CE1"/>
    <w:rsid w:val="00C21C13"/>
    <w:rsid w:val="00D16968"/>
    <w:rsid w:val="00E1022B"/>
    <w:rsid w:val="00EC0DDC"/>
    <w:rsid w:val="00FE09E6"/>
    <w:rsid w:val="00FE7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3372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518A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24</TotalTime>
  <Pages>2</Pages>
  <Words>258</Words>
  <Characters>1474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</dc:creator>
  <cp:keywords/>
  <dc:description/>
  <cp:lastModifiedBy>Школа</cp:lastModifiedBy>
  <cp:revision>2</cp:revision>
  <dcterms:created xsi:type="dcterms:W3CDTF">2015-02-17T15:28:00Z</dcterms:created>
  <dcterms:modified xsi:type="dcterms:W3CDTF">2015-02-18T02:03:00Z</dcterms:modified>
</cp:coreProperties>
</file>